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FB362" w14:textId="51E36FB7" w:rsidR="00A02439" w:rsidRDefault="00A02439" w:rsidP="00A02439">
      <w:pPr>
        <w:pStyle w:val="NoSpacing"/>
      </w:pPr>
      <w:r>
        <w:rPr>
          <w:u w:val="single"/>
        </w:rPr>
        <w:t>William GODARD</w:t>
      </w:r>
      <w:r>
        <w:t xml:space="preserve">  </w:t>
      </w:r>
      <w:proofErr w:type="gramStart"/>
      <w:r>
        <w:t xml:space="preserve">   (</w:t>
      </w:r>
      <w:proofErr w:type="gramEnd"/>
      <w:r w:rsidR="008F0004">
        <w:t>d.</w:t>
      </w:r>
      <w:r>
        <w:t>1495)</w:t>
      </w:r>
    </w:p>
    <w:p w14:paraId="61A19A1B" w14:textId="77777777" w:rsidR="00A02439" w:rsidRDefault="00A02439" w:rsidP="00A02439">
      <w:pPr>
        <w:pStyle w:val="NoSpacing"/>
      </w:pPr>
      <w:r>
        <w:t>of Cranbrook, Kent.</w:t>
      </w:r>
    </w:p>
    <w:p w14:paraId="0FA1E00B" w14:textId="77777777" w:rsidR="00A02439" w:rsidRDefault="00A02439" w:rsidP="00A02439">
      <w:pPr>
        <w:pStyle w:val="NoSpacing"/>
      </w:pPr>
    </w:p>
    <w:p w14:paraId="501CBE7E" w14:textId="77777777" w:rsidR="00A02439" w:rsidRDefault="00A02439" w:rsidP="00A02439">
      <w:pPr>
        <w:pStyle w:val="NoSpacing"/>
      </w:pPr>
    </w:p>
    <w:p w14:paraId="79C4BFF6" w14:textId="77777777" w:rsidR="00A02439" w:rsidRDefault="00A02439" w:rsidP="00A02439">
      <w:pPr>
        <w:pStyle w:val="NoSpacing"/>
      </w:pPr>
      <w:r>
        <w:tab/>
        <w:t>1495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14:paraId="7B66D0A5" w14:textId="14D9424E" w:rsidR="008F0004" w:rsidRDefault="008F0004" w:rsidP="00A02439">
      <w:pPr>
        <w:pStyle w:val="NoSpacing"/>
      </w:pPr>
      <w:r>
        <w:tab/>
        <w:t>1495</w:t>
      </w:r>
      <w:r>
        <w:tab/>
        <w:t>Probate of his Will.</w:t>
      </w:r>
    </w:p>
    <w:p w14:paraId="173C0161" w14:textId="7656C3B6" w:rsidR="008F0004" w:rsidRDefault="008F0004" w:rsidP="00A02439">
      <w:pPr>
        <w:pStyle w:val="NoSpacing"/>
      </w:pPr>
      <w:r>
        <w:tab/>
      </w:r>
      <w:r>
        <w:tab/>
      </w:r>
      <w:r>
        <w:t>(UK, Extracted Probate Records, 1269 – 1975)</w:t>
      </w:r>
    </w:p>
    <w:p w14:paraId="0C05388E" w14:textId="77777777" w:rsidR="00A02439" w:rsidRDefault="00A02439" w:rsidP="00A02439">
      <w:pPr>
        <w:pStyle w:val="NoSpacing"/>
      </w:pPr>
    </w:p>
    <w:p w14:paraId="3F57608D" w14:textId="77777777" w:rsidR="00A02439" w:rsidRDefault="00A02439" w:rsidP="00A02439">
      <w:pPr>
        <w:pStyle w:val="NoSpacing"/>
      </w:pPr>
    </w:p>
    <w:p w14:paraId="161FC735" w14:textId="77777777" w:rsidR="00E47068" w:rsidRDefault="00A02439" w:rsidP="00A02439">
      <w:pPr>
        <w:pStyle w:val="NoSpacing"/>
      </w:pPr>
      <w:r>
        <w:t>17 April 2014</w:t>
      </w:r>
    </w:p>
    <w:p w14:paraId="17ED84F9" w14:textId="0C7B12D1" w:rsidR="00526946" w:rsidRPr="00C009D8" w:rsidRDefault="00526946" w:rsidP="00A02439">
      <w:pPr>
        <w:pStyle w:val="NoSpacing"/>
      </w:pPr>
      <w:r>
        <w:t>28 November 2023</w:t>
      </w:r>
    </w:p>
    <w:sectPr w:rsidR="00526946" w:rsidRPr="00C009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183E0" w14:textId="77777777" w:rsidR="00A02439" w:rsidRDefault="00A02439" w:rsidP="00920DE3">
      <w:pPr>
        <w:spacing w:after="0" w:line="240" w:lineRule="auto"/>
      </w:pPr>
      <w:r>
        <w:separator/>
      </w:r>
    </w:p>
  </w:endnote>
  <w:endnote w:type="continuationSeparator" w:id="0">
    <w:p w14:paraId="194F2911" w14:textId="77777777" w:rsidR="00A02439" w:rsidRDefault="00A024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5968" w14:textId="681DDAFB" w:rsidR="00C009D8" w:rsidRPr="00C009D8" w:rsidRDefault="00526946">
    <w:pPr>
      <w:pStyle w:val="Footer"/>
    </w:pPr>
    <w:r>
      <w:t>Compilation c</w:t>
    </w:r>
    <w:r w:rsidR="00C009D8">
      <w:t xml:space="preserve">opyright </w:t>
    </w:r>
    <w:proofErr w:type="spellStart"/>
    <w:r w:rsidR="00C009D8">
      <w:t>I.</w:t>
    </w:r>
    <w:proofErr w:type="gramStart"/>
    <w:r w:rsidR="00C009D8">
      <w:t>S.Rogers</w:t>
    </w:r>
    <w:proofErr w:type="spellEnd"/>
    <w:proofErr w:type="gramEnd"/>
  </w:p>
  <w:p w14:paraId="0A29E5D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EBF69" w14:textId="77777777" w:rsidR="00A02439" w:rsidRDefault="00A02439" w:rsidP="00920DE3">
      <w:pPr>
        <w:spacing w:after="0" w:line="240" w:lineRule="auto"/>
      </w:pPr>
      <w:r>
        <w:separator/>
      </w:r>
    </w:p>
  </w:footnote>
  <w:footnote w:type="continuationSeparator" w:id="0">
    <w:p w14:paraId="0EFAA5FB" w14:textId="77777777" w:rsidR="00A02439" w:rsidRDefault="00A02439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439"/>
    <w:rsid w:val="00120749"/>
    <w:rsid w:val="00526946"/>
    <w:rsid w:val="00624CAE"/>
    <w:rsid w:val="008F0004"/>
    <w:rsid w:val="00920DE3"/>
    <w:rsid w:val="00A024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D96B4"/>
  <w15:docId w15:val="{132E6769-8765-46EF-A179-3743B5D4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2014-04-24T19:30:00Z</dcterms:created>
  <dcterms:modified xsi:type="dcterms:W3CDTF">2023-11-28T21:37:00Z</dcterms:modified>
</cp:coreProperties>
</file>